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A02F8">
      <w:r>
        <w:rPr>
          <w:noProof/>
          <w:lang w:val="en-US"/>
        </w:rPr>
        <w:pict>
          <v:group id="_x0000_s1044" style="position:absolute;margin-left:346.35pt;margin-top:-52.95pt;width:162.1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:rsidR="00B62DEF" w:rsidRDefault="00CA02F8" w:rsidP="00B62DEF">
                      <w:pPr>
                        <w:rPr>
                          <w:rStyle w:val="Textodelmarcadordeposicin"/>
                        </w:rPr>
                      </w:pPr>
                      <w:r>
                        <w:t>SUPBANCO-DAF-CM-2021-0009</w:t>
                      </w:r>
                      <w:r w:rsidR="00051C0A"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 xml:space="preserve"> </w:t>
                      </w:r>
                    </w:p>
                    <w:p w:rsidR="00B62DEF" w:rsidRDefault="00B62DEF" w:rsidP="00051C0A">
                      <w:pPr>
                        <w:jc w:val="center"/>
                        <w:rPr>
                          <w:rStyle w:val="Textodelmarcadordeposicin"/>
                        </w:rPr>
                      </w:pPr>
                      <w:r>
                        <w:rPr>
                          <w:rStyle w:val="Textodelmarcadordeposicin"/>
                        </w:rPr>
                        <w:t>su</w:t>
                      </w:r>
                    </w:p>
                    <w:p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570F2122" wp14:editId="7A76EAFE">
                            <wp:extent cx="1419225" cy="695325"/>
                            <wp:effectExtent l="0" t="0" r="0" b="0"/>
                            <wp:docPr id="1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/>
                                    </a:blip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CA02F8">
                    <w:fldChar w:fldCharType="begin"/>
                  </w:r>
                  <w:r w:rsidR="00CA02F8">
                    <w:instrText xml:space="preserve"> NUMPAGES   \* MERGEFORMAT </w:instrText>
                  </w:r>
                  <w:r w:rsidR="00CA02F8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CA02F8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CA02F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CA02F8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CA02F8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35962" w:rsidP="00535962"/>
    <w:p w:rsidR="006506D0" w:rsidRDefault="00CA02F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bookmarkStart w:id="0" w:name="_GoBack"/>
      <w:bookmarkEnd w:id="0"/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r w:rsidR="00B62DEF" w:rsidRPr="007C2731">
        <w:rPr>
          <w:b/>
          <w:bCs/>
          <w:sz w:val="22"/>
          <w:szCs w:val="22"/>
        </w:rPr>
        <w:t>Idiomas</w:t>
      </w:r>
      <w:r w:rsidR="00B62DEF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r w:rsidR="00B62DEF" w:rsidRPr="007C2731">
        <w:rPr>
          <w:i/>
          <w:iCs/>
          <w:color w:val="FF0000"/>
          <w:sz w:val="22"/>
          <w:szCs w:val="22"/>
        </w:rPr>
        <w:t>pobre, en</w:t>
      </w:r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CA02F8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0A" w:rsidRDefault="00CA02F8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CA02F8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CA02F8">
                  <w:fldChar w:fldCharType="begin"/>
                </w:r>
                <w:r w:rsidR="00CA02F8">
                  <w:instrText xml:space="preserve"> NUMPAGES   \* MERGEFORMAT </w:instrText>
                </w:r>
                <w:r w:rsidR="00CA02F8">
                  <w:fldChar w:fldCharType="separate"/>
                </w:r>
                <w:r w:rsidR="00CA02F8" w:rsidRPr="00CA02F8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CA02F8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DEF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2F8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15C2931C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0EA9-E24A-44BC-8E77-9AF839211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11</cp:revision>
  <cp:lastPrinted>2011-03-04T18:55:00Z</cp:lastPrinted>
  <dcterms:created xsi:type="dcterms:W3CDTF">2011-03-04T18:56:00Z</dcterms:created>
  <dcterms:modified xsi:type="dcterms:W3CDTF">2021-02-18T17:53:00Z</dcterms:modified>
</cp:coreProperties>
</file>